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e07310b619509bd82857a75d975f8382">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7242d8d08667318105860deb487f743c"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A218A75C-FF83-45BC-8E64-4B5DEFB64AEA}"/>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D3F921BC-86C1-4EE7-B15E-744ED8BD1612}"/>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